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22" w:type="dxa"/>
        <w:tblInd w:w="93" w:type="dxa"/>
        <w:tblLayout w:type="fixed"/>
        <w:tblLook w:val="04A0"/>
      </w:tblPr>
      <w:tblGrid>
        <w:gridCol w:w="299"/>
        <w:gridCol w:w="1059"/>
        <w:gridCol w:w="3067"/>
        <w:gridCol w:w="1119"/>
        <w:gridCol w:w="992"/>
        <w:gridCol w:w="1701"/>
        <w:gridCol w:w="567"/>
        <w:gridCol w:w="4341"/>
        <w:gridCol w:w="2077"/>
      </w:tblGrid>
      <w:tr w:rsidR="006A2D01" w:rsidTr="006D4DEA">
        <w:trPr>
          <w:trHeight w:val="127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Код МСУ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ППЭ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работника</w:t>
            </w:r>
          </w:p>
        </w:tc>
        <w:tc>
          <w:tcPr>
            <w:tcW w:w="3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6A2D01">
            <w:pPr>
              <w:ind w:hanging="317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Наименование МСУ, ППЭ, ФИО (документ) работника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Должность в ППЭ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Специализация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Предмет экзамена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Прикреплен к ППЭ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Место работы</w:t>
            </w:r>
          </w:p>
        </w:tc>
        <w:tc>
          <w:tcPr>
            <w:tcW w:w="2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Должность по месту работы</w:t>
            </w:r>
          </w:p>
        </w:tc>
      </w:tr>
      <w:tr w:rsidR="006A2D01" w:rsidTr="006A2D01">
        <w:trPr>
          <w:trHeight w:val="42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3504</w:t>
            </w:r>
          </w:p>
        </w:tc>
        <w:tc>
          <w:tcPr>
            <w:tcW w:w="1386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бюджетная общеобразовательная организация  "Средняя общеобразовательная школа  № 4 г. Лениногорска" муниципального образования "Лениногорский муниципальный район" Республики Татарстан</w:t>
            </w:r>
          </w:p>
        </w:tc>
      </w:tr>
      <w:tr w:rsidR="006A2D01" w:rsidTr="006D4DEA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D4D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6D4D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Евдокимова Фаридя Габдулхаковна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6A2D01">
            <w:pPr>
              <w:ind w:right="28"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353011 - Муниципальная бюджетная общеобразовательная организация  "Гимназия №11 г. Лениногорска" муниципального образования " Лениногорский  муниципальный  район"  РТ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Библиотекарь</w:t>
            </w:r>
          </w:p>
        </w:tc>
      </w:tr>
      <w:tr w:rsidR="006A2D01" w:rsidTr="006D4DEA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D4D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6D4D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Абрамичева Александра Александровна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351012 - Муниципальная бюджетная общеобразовательная организация  "Лицей №12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Педагог-организатор</w:t>
            </w:r>
          </w:p>
        </w:tc>
      </w:tr>
      <w:tr w:rsidR="006A2D01" w:rsidTr="006D4DEA">
        <w:trPr>
          <w:trHeight w:val="12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D4D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6D4D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Алиева Земфира Меметовна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6D4D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6D4D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351008 - Муниципальная бюджетная общеобразовательная организация  "Средняя общеобразовательная школа №8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истории и обществознания</w:t>
            </w:r>
          </w:p>
        </w:tc>
      </w:tr>
      <w:tr w:rsidR="006A2D01" w:rsidTr="006D4DEA">
        <w:trPr>
          <w:trHeight w:val="12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D4D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6D4D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Арсланова Фатыма Шариповна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6D4D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351008 - Муниципальная бюджетная общеобразовательная организация  "Средняя общеобразовательная школа №8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6A2D01" w:rsidTr="006D4DEA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D4D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6D4D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Ахметова Гулия Миназтиновна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351002 - Муниципальная автономная общеобразовательная организация  "Средняя общеобразовательная школа №2" муниципального образования "Лениногорский муниципальный район"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6A2D01" w:rsidTr="006D4DEA">
        <w:trPr>
          <w:trHeight w:val="12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D4D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6D4D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Белофастова Наталия Михайловна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351010 - Муниципальная бюджетная общеобразовательная организация  «Средняя общеобразовательная школа №10 г.Лениногорска» муниципального образования «Лениногорский муниципальный район» 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6A2D01" w:rsidTr="006A2D01">
        <w:trPr>
          <w:trHeight w:val="357"/>
        </w:trPr>
        <w:tc>
          <w:tcPr>
            <w:tcW w:w="152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A2D01" w:rsidTr="006A2D01">
        <w:trPr>
          <w:trHeight w:val="308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A2D01" w:rsidRDefault="006A2D0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A2D01" w:rsidTr="006A2D01">
        <w:trPr>
          <w:trHeight w:val="630"/>
        </w:trPr>
        <w:tc>
          <w:tcPr>
            <w:tcW w:w="152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A2D01" w:rsidTr="006D4DEA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D4D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6D4D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Билалова Голуся Талгатовна 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351012 - Муниципальная бюджетная общеобразовательная организация  "Лицей №12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татарского языка</w:t>
            </w:r>
          </w:p>
        </w:tc>
      </w:tr>
      <w:tr w:rsidR="006A2D01" w:rsidTr="006D4DEA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D4D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6D4D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Валеева Раиля Шакировна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6D4DEA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351007 - Муниципальная бюджетная общеобразовательная организация  "Средняя общеобразовательная школа №7 г. Лениногорска"  Лениногорского муниципального района РТ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русского языка</w:t>
            </w:r>
          </w:p>
        </w:tc>
      </w:tr>
      <w:tr w:rsidR="006A2D01" w:rsidTr="006D4DEA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D4D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6D4D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Вафина Лелия Минсагитовна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6D4D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351005 - Муниципальная автономная общеобразовательная организация   "Средняя общеобразовательная школа №5" муниципального образования "Лениногорского муниципального района"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татарского языка и литературы</w:t>
            </w:r>
          </w:p>
        </w:tc>
      </w:tr>
      <w:tr w:rsidR="006A2D01" w:rsidTr="006D4DEA">
        <w:trPr>
          <w:trHeight w:val="12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D4D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6D4D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Вильданова Лилия Задитовна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351006 - Муниципальная бюджетная общеобразовательная организация  "Средняя общеобразовательная школа №6 г. Лениногорска"  муниципального объединения "Лениногорский муниципальный район" 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татарского языка и литературы</w:t>
            </w:r>
          </w:p>
        </w:tc>
      </w:tr>
      <w:tr w:rsidR="006A2D01" w:rsidTr="006D4DEA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D4D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6D4D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Вологодская Ольга Леонидовна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351012 - Муниципальная бюджетная общеобразовательная организация  "Лицей №12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музыки</w:t>
            </w:r>
          </w:p>
        </w:tc>
      </w:tr>
      <w:tr w:rsidR="006A2D01" w:rsidTr="006D4DEA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D4D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6D4D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Воробьева Надежда Александровна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351002 - Муниципальная автономная общеобразовательная организация  "Средняя общеобразовательная школа №2" муниципального образования "Лениногорский муниципальный район"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биологии</w:t>
            </w:r>
          </w:p>
        </w:tc>
      </w:tr>
      <w:tr w:rsidR="006A2D01" w:rsidTr="006D4DEA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D4D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6D4D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Габидуллина Кадрия Шайхразиевна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6D4D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351012 - Муниципальная бюджетная общеобразовательная организация  "Лицей №12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татарского языка</w:t>
            </w:r>
          </w:p>
        </w:tc>
      </w:tr>
      <w:tr w:rsidR="006A2D01" w:rsidTr="006D4DEA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D4D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6D4D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Галимова Алина Ильдаровна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6D4D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351007 - Муниципальная бюджетная общеобразовательная организация  "Средняя общеобразовательная школа №7 г. Лениногорска"  Лениногорского муниципального района РТ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английского языка</w:t>
            </w:r>
          </w:p>
        </w:tc>
      </w:tr>
      <w:tr w:rsidR="006A2D01" w:rsidTr="006D4DEA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D4D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6D4DE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Губайдуллина Ляйля Сагитовна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351012 - Муниципальная бюджетная общеобразовательная организация  "Лицей №12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английского языка</w:t>
            </w:r>
          </w:p>
        </w:tc>
      </w:tr>
      <w:tr w:rsidR="006A2D01" w:rsidTr="006A2D01">
        <w:trPr>
          <w:trHeight w:val="342"/>
        </w:trPr>
        <w:tc>
          <w:tcPr>
            <w:tcW w:w="152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A2D01" w:rsidTr="006A2D01">
        <w:trPr>
          <w:trHeight w:val="308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A2D01" w:rsidRDefault="006A2D0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A2D01" w:rsidTr="008C0F38">
        <w:trPr>
          <w:trHeight w:val="80"/>
        </w:trPr>
        <w:tc>
          <w:tcPr>
            <w:tcW w:w="152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A2D01" w:rsidTr="006D4DEA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D4D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Егорова Людмила Владимировна 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351012 - Муниципальная бюджетная общеобразовательная организация  "Лицей №12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6A2D01" w:rsidTr="006D4DEA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D4D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Елистратова Эльза Талгатовна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351007 - Муниципальная бюджетная общеобразовательная организация  "Средняя общеобразовательная школа №7 г. Лениногорска"  Лениногорского муниципального района РТ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6A2D01" w:rsidTr="006D4DEA">
        <w:trPr>
          <w:trHeight w:val="12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D4D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Жакова Екатерина Ивановна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351008 - Муниципальная бюджетная общеобразовательная организация  "Средняя общеобразовательная школа №8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английского языка</w:t>
            </w:r>
          </w:p>
        </w:tc>
      </w:tr>
      <w:tr w:rsidR="006A2D01" w:rsidTr="006D4DEA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D4D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Зайнакова Гузель Агтасовна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351007 - Муниципальная бюджетная общеобразовательная организация  "Средняя общеобразовательная школа №7 г. Лениногорска"  Лениногорского муниципального района РТ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русского языка и литературы</w:t>
            </w:r>
          </w:p>
        </w:tc>
      </w:tr>
      <w:tr w:rsidR="006A2D01" w:rsidTr="006D4DEA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D4D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Замалетдинова Илсия Ильдусовна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351012 - Муниципальная бюджетная общеобразовательная организация  "Лицей №12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английского языка</w:t>
            </w:r>
          </w:p>
        </w:tc>
      </w:tr>
      <w:tr w:rsidR="006A2D01" w:rsidTr="006D4DEA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D4D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Ибрагимов Айрат Альфридович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351005 - Муниципальная автономная общеобразовательная организация   "Средняя общеобразовательная школа №5" муниципального образования "Лениногорского муниципального района"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истории и обществознания</w:t>
            </w:r>
          </w:p>
        </w:tc>
      </w:tr>
      <w:tr w:rsidR="006A2D01" w:rsidTr="006D4DEA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D4D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Исмагилова Галия Шагитовна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351005 - Муниципальная автономная общеобразовательная организация   "Средняя общеобразовательная школа №5" муниципального образования "Лениногорского муниципального района"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татарского языка и литературы</w:t>
            </w:r>
          </w:p>
        </w:tc>
      </w:tr>
      <w:tr w:rsidR="006A2D01" w:rsidTr="006D4DEA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D4D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Кондратьева Оксана Николаевна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351005 - Муниципальная автономная общеобразовательная организация   "Средняя общеобразовательная школа №5" муниципального образования "Лениногорского муниципального района"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английского языка</w:t>
            </w:r>
          </w:p>
        </w:tc>
      </w:tr>
      <w:tr w:rsidR="006A2D01" w:rsidTr="006D4DEA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D4D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Миннегулова Эльвира Асхатовна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351005 - Муниципальная автономная общеобразовательная организация   "Средняя общеобразовательная школа №5" муниципального образования "Лениногорского муниципального района"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татарского языка и литературы</w:t>
            </w:r>
          </w:p>
        </w:tc>
      </w:tr>
      <w:tr w:rsidR="006A2D01" w:rsidTr="006D4DEA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D4D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Мосолова Екатерина Валериевна 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351007 - Муниципальная бюджетная общеобразовательная организация  "Средняя общеобразовательная школа №7 г. Лениногорска"  Лениногорского муниципального района РТ</w:t>
            </w:r>
          </w:p>
        </w:tc>
        <w:tc>
          <w:tcPr>
            <w:tcW w:w="2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русского языка и литературы</w:t>
            </w:r>
          </w:p>
        </w:tc>
      </w:tr>
      <w:tr w:rsidR="006A2D01" w:rsidTr="006D4DEA">
        <w:trPr>
          <w:trHeight w:val="12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D4D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Нуруллина Зиля Сагитовна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351004 - Муниципальная бюджетная общеобразовательная организация  "Средняя общеобразовательная школа  № 4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татарского языка и литературы</w:t>
            </w:r>
          </w:p>
        </w:tc>
      </w:tr>
      <w:tr w:rsidR="006A2D01" w:rsidTr="006D4DEA">
        <w:trPr>
          <w:trHeight w:val="12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D4D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Пятаева Татьяна Леонидовна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351008 - Муниципальная бюджетная общеобразовательная организация  "Средняя общеобразовательная школа №8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биологии</w:t>
            </w:r>
          </w:p>
        </w:tc>
      </w:tr>
      <w:tr w:rsidR="006A2D01" w:rsidTr="006D4DEA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D4D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Салахова Наталья Александровна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351005 - Муниципальная автономная общеобразовательная организация   "Средняя общеобразовательная школа №5" муниципального образования "Лениногорского муниципального района"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русского языка и литературы</w:t>
            </w:r>
          </w:p>
        </w:tc>
      </w:tr>
      <w:tr w:rsidR="006A2D01" w:rsidTr="006D4DEA">
        <w:trPr>
          <w:trHeight w:val="12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D4D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Салахова Рамиля Аминовна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351004 - Муниципальная бюджетная общеобразовательная организация  "Средняя общеобразовательная школа  № 4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6A2D01" w:rsidTr="006D4DEA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D4DE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Сапогова Ирина Михайловна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351012 - Муниципальная бюджетная общеобразовательная организация  "Лицей №12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русского языка и литературы</w:t>
            </w:r>
          </w:p>
        </w:tc>
      </w:tr>
      <w:tr w:rsidR="006A2D01" w:rsidTr="006D4DEA">
        <w:trPr>
          <w:trHeight w:val="12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Pr="006D4DEA" w:rsidRDefault="00263F01" w:rsidP="006D4DE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</w:t>
            </w:r>
            <w:r w:rsidR="006D4DEA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Сидюкова Рима Акдасовна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351010 - Муниципальная бюджетная общеобразовательная организация  «Средняя общеобразовательная школа №10 г.Лениногорска» муниципального образования «Лениногорский муниципальный район» 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физической культуры</w:t>
            </w:r>
          </w:p>
        </w:tc>
      </w:tr>
      <w:tr w:rsidR="006A2D01" w:rsidTr="006D4DEA">
        <w:trPr>
          <w:trHeight w:val="12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263F0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Спиридонова Ирина Валентиновна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351010 - Муниципальная бюджетная общеобразовательная организация  «Средняя общеобразовательная школа №10 г.Лениногорска» муниципального образования «Лениногорский муниципальный район» 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6A2D01" w:rsidTr="006A2D01">
        <w:trPr>
          <w:trHeight w:val="578"/>
        </w:trPr>
        <w:tc>
          <w:tcPr>
            <w:tcW w:w="152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A2D01" w:rsidTr="006A2D01">
        <w:trPr>
          <w:trHeight w:val="308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A2D01" w:rsidRDefault="006A2D0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A2D01" w:rsidTr="008C0F38">
        <w:trPr>
          <w:trHeight w:val="80"/>
        </w:trPr>
        <w:tc>
          <w:tcPr>
            <w:tcW w:w="152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A2D01" w:rsidTr="006D4DEA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263F0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4C7127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Трофимова Надежда Василевна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351012 - Муниципальная бюджетная общеобразовательная организация  "Лицей №12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английского языка</w:t>
            </w:r>
          </w:p>
        </w:tc>
      </w:tr>
      <w:tr w:rsidR="006A2D01" w:rsidTr="006D4DEA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263F0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Трофимова Татьяна Дмитриевна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351007 - Муниципальная бюджетная общеобразовательная организация  "Средняя общеобразовательная школа №7 г. Лениногорска"  Лениногорского муниципального района РТ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6A2D01" w:rsidTr="006D4DEA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263F0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Усманова Алина Ришатовна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351012 - Муниципальная бюджетная общеобразовательная организация  "Лицей №12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татарского языка</w:t>
            </w:r>
          </w:p>
        </w:tc>
      </w:tr>
      <w:tr w:rsidR="006A2D01" w:rsidTr="006D4DEA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263F0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Фатхутдинова Эльвера Фанисовна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351005 - Муниципальная автономная общеобразовательная организация   "Средняя общеобразовательная школа №5" муниципального образования "Лениногорского муниципального района"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английского языка</w:t>
            </w:r>
          </w:p>
        </w:tc>
      </w:tr>
      <w:tr w:rsidR="006A2D01" w:rsidTr="006D4DEA">
        <w:trPr>
          <w:trHeight w:val="12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263F0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Халимова Галия Замиловна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351004 - Муниципальная бюджетная общеобразовательная организация  "Средняя общеобразовательная школа  № 4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татарского языка и литературы</w:t>
            </w:r>
          </w:p>
        </w:tc>
      </w:tr>
      <w:tr w:rsidR="006A2D01" w:rsidTr="006D4DEA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263F0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Хафизова Резеда Наилевна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351012 - Муниципальная бюджетная общеобразовательная организация  "Лицей №12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татарского языка</w:t>
            </w:r>
          </w:p>
        </w:tc>
      </w:tr>
      <w:tr w:rsidR="006A2D01" w:rsidTr="006D4DEA">
        <w:trPr>
          <w:trHeight w:val="12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263F0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63F01" w:rsidRDefault="006A2D01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Шагитова Альбина Асхатовна </w:t>
            </w:r>
          </w:p>
          <w:p w:rsidR="00263F01" w:rsidRDefault="00263F01" w:rsidP="00263F01">
            <w:pPr>
              <w:rPr>
                <w:rFonts w:ascii="Arial" w:hAnsi="Arial" w:cs="Arial"/>
                <w:sz w:val="16"/>
                <w:szCs w:val="16"/>
              </w:rPr>
            </w:pPr>
          </w:p>
          <w:p w:rsidR="006A2D01" w:rsidRPr="00263F01" w:rsidRDefault="006A2D01" w:rsidP="00263F0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351010 - Муниципальная бюджетная общеобразовательная организация  «Средняя общеобразовательная школа №10 г.Лениногорска» муниципального образования «Лениногорский муниципальный район» 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английского языка, русского языка и литературы</w:t>
            </w:r>
          </w:p>
        </w:tc>
      </w:tr>
      <w:tr w:rsidR="006A2D01" w:rsidTr="006D4DEA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263F0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0C3B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Янкина Татьяна Алексеевна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351003 - Муниципальная бюджетная общеобразовательная организация   "Средняя общеобразовательная школа №3 г. Лениногорска"  Лениногорского муниципального района РТ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6A2D01" w:rsidTr="008C0F38">
        <w:trPr>
          <w:trHeight w:val="575"/>
        </w:trPr>
        <w:tc>
          <w:tcPr>
            <w:tcW w:w="152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A2D01" w:rsidTr="006D4DEA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263F0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3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Галиева Елена Константиновна 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351007 - Муниципальная бюджетная общеобразовательная организация  "Средняя общеобразовательная школа №7 г. Лениногорска"  Лениногорского муниципального района РТ</w:t>
            </w:r>
          </w:p>
        </w:tc>
        <w:tc>
          <w:tcPr>
            <w:tcW w:w="2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6A2D01" w:rsidTr="006D4DEA">
        <w:trPr>
          <w:trHeight w:val="12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263F0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Гарифуллин Джаудат Нуриазданович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351010 - Муниципальная бюджетная общеобразовательная организация  «Средняя общеобразовательная школа №10 г.Лениногорска» муниципального образования «Лениногорский муниципальный район» 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основы безопасности и жизнедеятельности</w:t>
            </w:r>
          </w:p>
        </w:tc>
      </w:tr>
      <w:tr w:rsidR="006A2D01" w:rsidTr="006D4DEA">
        <w:trPr>
          <w:trHeight w:val="12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263F0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Ильина Альфия Карамовна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351004 - Муниципальная бюджетная общеобразовательная организация  "Средняя общеобразовательная школа  № 4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английского языка</w:t>
            </w:r>
          </w:p>
        </w:tc>
      </w:tr>
      <w:tr w:rsidR="006A2D01" w:rsidTr="006D4DEA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263F0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Камалова Нафиса Ахатовна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351005 - Муниципальная автономная общеобразовательная организация   "Средняя общеобразовательная школа №5" муниципального образования "Лениногорского муниципального района"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информатики</w:t>
            </w:r>
          </w:p>
        </w:tc>
      </w:tr>
      <w:tr w:rsidR="006A2D01" w:rsidTr="006D4DEA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Pr="00263F01" w:rsidRDefault="000C3BE7" w:rsidP="00263F0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               </w:t>
            </w:r>
            <w:r w:rsidR="00263F01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Митяева Алсу Каримутдиновна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351012 - Муниципальная бюджетная общеобразовательная организация  "Лицей №12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биологии</w:t>
            </w:r>
          </w:p>
        </w:tc>
      </w:tr>
      <w:tr w:rsidR="006A2D01" w:rsidTr="006D4DEA">
        <w:trPr>
          <w:trHeight w:val="12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263F0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Мифтахова Регина Ильдаровна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351008 - Муниципальная бюджетная общеобразовательная организация  "Средняя общеобразовательная школа №8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Заведующая библиотекой</w:t>
            </w:r>
          </w:p>
        </w:tc>
      </w:tr>
      <w:tr w:rsidR="006A2D01" w:rsidTr="006D4DEA">
        <w:trPr>
          <w:trHeight w:val="12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263F0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263F0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Мишечкин Сергей Леонидович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351008 - Муниципальная бюджетная общеобразовательная организация  "Средняя общеобразовательная школа №8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физической культуры</w:t>
            </w:r>
          </w:p>
        </w:tc>
      </w:tr>
      <w:tr w:rsidR="006A2D01" w:rsidTr="006D4DEA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0C3B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0C3B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Новиков Владимир Николаевич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351012 - Муниципальная бюджетная общеобразовательная организация  "Лицей №12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технологии</w:t>
            </w:r>
          </w:p>
        </w:tc>
      </w:tr>
      <w:tr w:rsidR="006A2D01" w:rsidTr="006A2D01">
        <w:trPr>
          <w:trHeight w:val="784"/>
        </w:trPr>
        <w:tc>
          <w:tcPr>
            <w:tcW w:w="152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A2D01" w:rsidTr="008C0F38">
        <w:trPr>
          <w:trHeight w:val="80"/>
        </w:trPr>
        <w:tc>
          <w:tcPr>
            <w:tcW w:w="152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A2D01" w:rsidTr="006D4DEA">
        <w:trPr>
          <w:trHeight w:val="1054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0C3B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3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0C3B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Саакян Любовь Ивановна 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351007 - Муниципальная бюджетная общеобразовательная организация  "Средняя общеобразовательная школа №7 г. Лениногорска"  Лениногорского муниципального района РТ</w:t>
            </w:r>
          </w:p>
        </w:tc>
        <w:tc>
          <w:tcPr>
            <w:tcW w:w="2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Библиотекарь</w:t>
            </w:r>
          </w:p>
        </w:tc>
      </w:tr>
      <w:tr w:rsidR="006A2D01" w:rsidTr="006D4DEA">
        <w:trPr>
          <w:trHeight w:val="12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0C3B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0C3B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Тюхтеев Михаил Михайлович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351008 - Муниципальная бюджетная общеобразовательная организация  "Средняя общеобразовательная школа №8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музыки</w:t>
            </w:r>
          </w:p>
        </w:tc>
      </w:tr>
      <w:tr w:rsidR="006A2D01" w:rsidTr="006D4DEA">
        <w:trPr>
          <w:trHeight w:val="12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0C3B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0C3B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Умарова Зарема Меметовна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351008 - Муниципальная бюджетная общеобразовательная организация  "Средняя общеобразовательная школа №8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начальных классов</w:t>
            </w:r>
          </w:p>
        </w:tc>
      </w:tr>
      <w:tr w:rsidR="006A2D01" w:rsidTr="006D4DEA">
        <w:trPr>
          <w:trHeight w:val="12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0C3B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0C3B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Чуклова Татьяна Николаевна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Д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351004 - Муниципальная бюджетная общеобразовательная организация  "Средняя общеобразовательная школа  № 4 г. Лениногорска" муниципального образования "Лениногорский муниципальный район"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химии</w:t>
            </w:r>
          </w:p>
        </w:tc>
      </w:tr>
      <w:tr w:rsidR="006A2D01" w:rsidTr="006D4DEA">
        <w:trPr>
          <w:trHeight w:val="125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0C3B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3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 w:rsidP="000C3B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Шереметьев Игорь Леонтьевич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351010 - Муниципальная бюджетная общеобразовательная организация  «Средняя общеобразовательная школа №10 г.Лениногорска» муниципального образования «Лениногорский муниципальный район»  Республики Татарстан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A2D01" w:rsidRDefault="006A2D01">
            <w:pPr>
              <w:ind w:firstLineChars="300" w:firstLine="48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Учитель технологии</w:t>
            </w:r>
          </w:p>
        </w:tc>
      </w:tr>
      <w:tr w:rsidR="006A2D01" w:rsidTr="006A2D01">
        <w:trPr>
          <w:trHeight w:val="1362"/>
        </w:trPr>
        <w:tc>
          <w:tcPr>
            <w:tcW w:w="152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A2D01" w:rsidTr="006A2D01">
        <w:trPr>
          <w:trHeight w:val="630"/>
        </w:trPr>
        <w:tc>
          <w:tcPr>
            <w:tcW w:w="152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D01" w:rsidRDefault="006A2D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6A2D01" w:rsidRDefault="006A2D01"/>
    <w:sectPr w:rsidR="006A2D01" w:rsidSect="006A2D01">
      <w:headerReference w:type="default" r:id="rId6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4F9" w:rsidRDefault="004564F9" w:rsidP="000C3BE7">
      <w:r>
        <w:separator/>
      </w:r>
    </w:p>
  </w:endnote>
  <w:endnote w:type="continuationSeparator" w:id="1">
    <w:p w:rsidR="004564F9" w:rsidRDefault="004564F9" w:rsidP="000C3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4F9" w:rsidRDefault="004564F9" w:rsidP="000C3BE7">
      <w:r>
        <w:separator/>
      </w:r>
    </w:p>
  </w:footnote>
  <w:footnote w:type="continuationSeparator" w:id="1">
    <w:p w:rsidR="004564F9" w:rsidRDefault="004564F9" w:rsidP="000C3B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BE7" w:rsidRDefault="000C3BE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2D01"/>
    <w:rsid w:val="000819A2"/>
    <w:rsid w:val="000A3B38"/>
    <w:rsid w:val="000C3BE7"/>
    <w:rsid w:val="00263F01"/>
    <w:rsid w:val="002A3DBB"/>
    <w:rsid w:val="004564F9"/>
    <w:rsid w:val="004C7127"/>
    <w:rsid w:val="00523223"/>
    <w:rsid w:val="006A2D01"/>
    <w:rsid w:val="006D4DEA"/>
    <w:rsid w:val="008C0F38"/>
    <w:rsid w:val="008D445E"/>
    <w:rsid w:val="00A660CE"/>
    <w:rsid w:val="00B61857"/>
    <w:rsid w:val="00E76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44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2D01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6A2D01"/>
    <w:rPr>
      <w:color w:val="800080"/>
      <w:u w:val="single"/>
    </w:rPr>
  </w:style>
  <w:style w:type="paragraph" w:customStyle="1" w:styleId="xl58">
    <w:name w:val="xl58"/>
    <w:basedOn w:val="a"/>
    <w:rsid w:val="006A2D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9">
    <w:name w:val="xl59"/>
    <w:basedOn w:val="a"/>
    <w:rsid w:val="006A2D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0">
    <w:name w:val="xl60"/>
    <w:basedOn w:val="a"/>
    <w:rsid w:val="006A2D01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1">
    <w:name w:val="xl61"/>
    <w:basedOn w:val="a"/>
    <w:rsid w:val="006A2D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62">
    <w:name w:val="xl62"/>
    <w:basedOn w:val="a"/>
    <w:rsid w:val="006A2D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63">
    <w:name w:val="xl63"/>
    <w:basedOn w:val="a"/>
    <w:rsid w:val="006A2D01"/>
    <w:pPr>
      <w:pBdr>
        <w:top w:val="single" w:sz="4" w:space="0" w:color="000000"/>
        <w:left w:val="single" w:sz="4" w:space="2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ind w:firstLineChars="300" w:firstLine="300"/>
      <w:textAlignment w:val="center"/>
    </w:pPr>
    <w:rPr>
      <w:sz w:val="16"/>
      <w:szCs w:val="16"/>
    </w:rPr>
  </w:style>
  <w:style w:type="paragraph" w:customStyle="1" w:styleId="xl64">
    <w:name w:val="xl64"/>
    <w:basedOn w:val="a"/>
    <w:rsid w:val="006A2D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65">
    <w:name w:val="xl65"/>
    <w:basedOn w:val="a"/>
    <w:rsid w:val="006A2D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66">
    <w:name w:val="xl66"/>
    <w:basedOn w:val="a"/>
    <w:rsid w:val="006A2D01"/>
    <w:pPr>
      <w:shd w:val="clear" w:color="000000" w:fill="FFFFFF"/>
      <w:spacing w:before="100" w:beforeAutospacing="1" w:after="100" w:afterAutospacing="1"/>
      <w:jc w:val="right"/>
    </w:pPr>
  </w:style>
  <w:style w:type="paragraph" w:styleId="a5">
    <w:name w:val="header"/>
    <w:basedOn w:val="a"/>
    <w:link w:val="a6"/>
    <w:rsid w:val="000C3BE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C3BE7"/>
    <w:rPr>
      <w:sz w:val="24"/>
      <w:szCs w:val="24"/>
    </w:rPr>
  </w:style>
  <w:style w:type="paragraph" w:styleId="a7">
    <w:name w:val="footer"/>
    <w:basedOn w:val="a"/>
    <w:link w:val="a8"/>
    <w:rsid w:val="000C3BE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0C3BE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0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Application%20Data\Microsoft\&#1064;&#1072;&#1073;&#1083;&#1086;&#1085;&#1099;\Normal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Normal11.dot</Template>
  <TotalTime>34</TotalTime>
  <Pages>1</Pages>
  <Words>2086</Words>
  <Characters>11896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13955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2015-05-14T13:50:00Z</dcterms:created>
  <dcterms:modified xsi:type="dcterms:W3CDTF">2015-05-15T04:44:00Z</dcterms:modified>
</cp:coreProperties>
</file>